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CFEDB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7A99F272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EF6E5EA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</w:p>
    <w:p w14:paraId="60DF2E6D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</w:p>
    <w:p w14:paraId="6D050581" w14:textId="77777777" w:rsidR="00954C9D" w:rsidRDefault="00954C9D" w:rsidP="00954C9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Sep.1406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4B11401" w14:textId="77777777" w:rsidR="00954C9D" w:rsidRDefault="00954C9D" w:rsidP="00954C9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48596B2A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29710D64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</w:p>
    <w:p w14:paraId="711B74B7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</w:p>
    <w:p w14:paraId="455983F2" w14:textId="77777777" w:rsidR="00954C9D" w:rsidRDefault="00954C9D" w:rsidP="00954C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2022</w:t>
      </w:r>
    </w:p>
    <w:p w14:paraId="106E4A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F279C" w14:textId="77777777" w:rsidR="00954C9D" w:rsidRDefault="00954C9D" w:rsidP="009139A6">
      <w:r>
        <w:separator/>
      </w:r>
    </w:p>
  </w:endnote>
  <w:endnote w:type="continuationSeparator" w:id="0">
    <w:p w14:paraId="2F61D568" w14:textId="77777777" w:rsidR="00954C9D" w:rsidRDefault="00954C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C5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EC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19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D4E1" w14:textId="77777777" w:rsidR="00954C9D" w:rsidRDefault="00954C9D" w:rsidP="009139A6">
      <w:r>
        <w:separator/>
      </w:r>
    </w:p>
  </w:footnote>
  <w:footnote w:type="continuationSeparator" w:id="0">
    <w:p w14:paraId="7349AE9C" w14:textId="77777777" w:rsidR="00954C9D" w:rsidRDefault="00954C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41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73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C4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9D"/>
    <w:rsid w:val="000666E0"/>
    <w:rsid w:val="002510B7"/>
    <w:rsid w:val="005C130B"/>
    <w:rsid w:val="00826F5C"/>
    <w:rsid w:val="009139A6"/>
    <w:rsid w:val="009448BB"/>
    <w:rsid w:val="00954C9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411B3"/>
  <w15:chartTrackingRefBased/>
  <w15:docId w15:val="{FE827202-8401-4FD3-BD7B-6550C298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C9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2022-03-01T21:42:00Z</dcterms:created>
  <dcterms:modified xsi:type="dcterms:W3CDTF">2022-03-01T21:42:00Z</dcterms:modified>
</cp:coreProperties>
</file>